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Tynemouth</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Tynemouth</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Tynemouth</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Tynemouth</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Tynemouth</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7.0%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Tynemouth are estimated to have a score of 1-2 on the PGSI (low-risk gambling), whilst </w:t>
      </w:r>
      <w:r w:rsidRPr="00773DF7">
        <w:rPr>
          <w:rFonts w:ascii="Libre Franklin Light" w:hAnsi="Libre Franklin Light" w:cs="Calibri Light"/>
          <w:b/>
          <w:bCs/>
          <w:color w:val="C45911" w:themeColor="accent2" w:themeShade="BF"/>
        </w:rPr>
        <w:t xml:space="preserve">3.2%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2.5%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56.0% </w:t>
      </w:r>
      <w:r w:rsidRPr="004747BF">
        <w:rPr>
          <w:rFonts w:ascii="Libre Franklin Light" w:eastAsia="Times New Roman" w:hAnsi="Libre Franklin Light" w:cs="Calibri Light"/>
        </w:rPr>
        <w:t xml:space="preserve">of those respondents classified as PGSI 8+ in Tynemouth</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Tynemouth is estimated to be </w:t>
      </w:r>
      <w:r w:rsidRPr="00773DF7">
        <w:rPr>
          <w:rFonts w:ascii="Libre Franklin Light" w:eastAsia="Times New Roman" w:hAnsi="Libre Franklin Light" w:cs="Calibri Light"/>
          <w:b/>
          <w:bCs/>
          <w:color w:val="C45911" w:themeColor="accent2" w:themeShade="BF"/>
        </w:rPr>
        <w:t xml:space="preserve">£1,453,225</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Tynemouth</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12.7%</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Tynemouth</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7.0%</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similar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Tynemouth</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3.2%</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Tynemouth</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2.5%</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Tynemouth.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Tynemouth</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Tynemouth.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Tynemouth</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5.7%</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18.8%</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Tynemouth</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56.0%</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Tynemouth.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Tynemouth</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5.7%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16.1%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Tynemouth</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higher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Tynemouth</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60.0%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Tynemouth</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Tynemouth</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Tynemouth</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£1,453,225</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Tynemouth</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£23,671</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£489,522</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£35,068</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£9,863</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£18,082</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£877,019</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£1,453,225</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Tynemouth</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Tynemouth</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16.5%</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Tynemouth</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17.2%</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Tynemouth</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4.9%</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Tynemouth</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1.7%</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Tynemouth</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53.7%</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Tynemouth</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16.5%</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Tynemouth</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17.2%</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Tynemouth</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4.9%</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Tynemouth</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1.7%</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Tynemouth</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53.7%</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Tynemouth</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B56CA30C-F73B-4E7B-8535-8FAC3FB2B7D7}"/>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ies>
</file>